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F1111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DEKEN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1EBE9843" w14:textId="7D0179E9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Southwark. </w:t>
      </w:r>
      <w:r>
        <w:rPr>
          <w:rFonts w:ascii="Times New Roman" w:hAnsi="Times New Roman" w:cs="Times New Roman"/>
          <w:sz w:val="24"/>
          <w:szCs w:val="24"/>
        </w:rPr>
        <w:t>Spicer.</w:t>
      </w:r>
    </w:p>
    <w:p w14:paraId="10E40913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CE35D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B28E0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collect the tenth in Southwark.</w:t>
      </w:r>
    </w:p>
    <w:p w14:paraId="798BD4CA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p.65)</w:t>
      </w:r>
    </w:p>
    <w:p w14:paraId="046F4B2A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32E73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9C15A" w14:textId="77777777" w:rsidR="00D2695B" w:rsidRDefault="00D2695B" w:rsidP="00D26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475CB1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203F" w14:textId="77777777" w:rsidR="00D2695B" w:rsidRDefault="00D2695B" w:rsidP="009139A6">
      <w:r>
        <w:separator/>
      </w:r>
    </w:p>
  </w:endnote>
  <w:endnote w:type="continuationSeparator" w:id="0">
    <w:p w14:paraId="2430296A" w14:textId="77777777" w:rsidR="00D2695B" w:rsidRDefault="00D269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B0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96F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3C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F98AF" w14:textId="77777777" w:rsidR="00D2695B" w:rsidRDefault="00D2695B" w:rsidP="009139A6">
      <w:r>
        <w:separator/>
      </w:r>
    </w:p>
  </w:footnote>
  <w:footnote w:type="continuationSeparator" w:id="0">
    <w:p w14:paraId="581DE197" w14:textId="77777777" w:rsidR="00D2695B" w:rsidRDefault="00D269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B0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58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AB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5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695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13F86"/>
  <w15:chartTrackingRefBased/>
  <w15:docId w15:val="{A04F3B28-3361-406C-8E07-BAB851B4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2021-11-13T21:50:00Z</dcterms:created>
  <dcterms:modified xsi:type="dcterms:W3CDTF">2021-11-13T21:51:00Z</dcterms:modified>
</cp:coreProperties>
</file>